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31085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Master John CHATTERNE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="00E1492C">
        <w:rPr>
          <w:rFonts w:ascii="Times New Roman" w:hAnsi="Times New Roman" w:cs="Times New Roman"/>
          <w:sz w:val="24"/>
          <w:szCs w:val="24"/>
        </w:rPr>
        <w:t>d.1419)</w:t>
      </w:r>
    </w:p>
    <w:p w:rsidR="00E1492C" w:rsidRDefault="00E1492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Canon and Prebendary of Church Withington, diocese of Hereford.</w:t>
      </w:r>
    </w:p>
    <w:p w:rsidR="00E1492C" w:rsidRDefault="00E1492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492C" w:rsidRDefault="00E1492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492C" w:rsidRDefault="00E1492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Apr.1419</w:t>
      </w:r>
      <w:r>
        <w:rPr>
          <w:rFonts w:ascii="Times New Roman" w:hAnsi="Times New Roman" w:cs="Times New Roman"/>
          <w:sz w:val="24"/>
          <w:szCs w:val="24"/>
        </w:rPr>
        <w:tab/>
        <w:t>He was dead by this date.  (Lacy Register p.115)</w:t>
      </w:r>
    </w:p>
    <w:p w:rsidR="00E1492C" w:rsidRDefault="00E1492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492C" w:rsidRDefault="00E1492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492C" w:rsidRPr="00310853" w:rsidRDefault="00E1492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November 2015</w:t>
      </w:r>
      <w:bookmarkStart w:id="0" w:name="_GoBack"/>
      <w:bookmarkEnd w:id="0"/>
    </w:p>
    <w:sectPr w:rsidR="00E1492C" w:rsidRPr="003108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853" w:rsidRDefault="00310853" w:rsidP="00564E3C">
      <w:pPr>
        <w:spacing w:after="0" w:line="240" w:lineRule="auto"/>
      </w:pPr>
      <w:r>
        <w:separator/>
      </w:r>
    </w:p>
  </w:endnote>
  <w:endnote w:type="continuationSeparator" w:id="0">
    <w:p w:rsidR="00310853" w:rsidRDefault="0031085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10853">
      <w:rPr>
        <w:rFonts w:ascii="Times New Roman" w:hAnsi="Times New Roman" w:cs="Times New Roman"/>
        <w:noProof/>
        <w:sz w:val="24"/>
        <w:szCs w:val="24"/>
      </w:rPr>
      <w:t>28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853" w:rsidRDefault="00310853" w:rsidP="00564E3C">
      <w:pPr>
        <w:spacing w:after="0" w:line="240" w:lineRule="auto"/>
      </w:pPr>
      <w:r>
        <w:separator/>
      </w:r>
    </w:p>
  </w:footnote>
  <w:footnote w:type="continuationSeparator" w:id="0">
    <w:p w:rsidR="00310853" w:rsidRDefault="0031085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853"/>
    <w:rsid w:val="00310853"/>
    <w:rsid w:val="00372DC6"/>
    <w:rsid w:val="00564E3C"/>
    <w:rsid w:val="0064591D"/>
    <w:rsid w:val="00DD5B8A"/>
    <w:rsid w:val="00E1492C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51243E"/>
  <w15:chartTrackingRefBased/>
  <w15:docId w15:val="{E5BAF47B-E852-4B4A-A90B-8B89EA967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31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2015-11-28T15:32:00Z</dcterms:created>
  <dcterms:modified xsi:type="dcterms:W3CDTF">2015-11-28T16:03:00Z</dcterms:modified>
</cp:coreProperties>
</file>